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D5FDE" w14:textId="7727DCEA" w:rsidR="005B7D48" w:rsidRPr="00A71080" w:rsidRDefault="001C7731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4F5304A1" wp14:editId="3EE565A3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39FC5" w14:textId="0B43F3ED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E172D8" wp14:editId="1FFFB33E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0B24C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05053D74" wp14:editId="35133FBE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E172D8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3450B24C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05053D74" wp14:editId="35133FBE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1C7731">
        <w:rPr>
          <w:lang w:val="en-GB"/>
        </w:rPr>
        <w:t>TVT-5601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3575040F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652995D4" w14:textId="7201BFAF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1C7731">
        <w:rPr>
          <w:lang w:val="sv-SE"/>
        </w:rPr>
        <w:t>1073599-EN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1C7731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1C7731">
        <w:rPr>
          <w:lang w:val="sv-SE"/>
        </w:rPr>
        <w:t>20MAY21</w:t>
      </w:r>
      <w:r>
        <w:fldChar w:fldCharType="end"/>
      </w:r>
    </w:p>
    <w:p w14:paraId="0765D2D1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68554582" w14:textId="77777777" w:rsidR="001D0006" w:rsidRPr="001D0006" w:rsidRDefault="001D0006" w:rsidP="001D0006">
      <w:pPr>
        <w:pStyle w:val="BT"/>
        <w:rPr>
          <w:rStyle w:val="CS"/>
        </w:rPr>
      </w:pPr>
    </w:p>
    <w:p w14:paraId="2A58852A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20F9562E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186BE5D9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7E5D8614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</w:t>
      </w:r>
      <w:r w:rsidR="008F740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64ED9BB5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0A7B6512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</w:t>
      </w:r>
      <w:r w:rsidR="008F740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3AE10FBF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6725F2AB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5DB739F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</w:t>
      </w:r>
      <w:r w:rsidR="008F740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include the following connectors:</w:t>
      </w:r>
    </w:p>
    <w:p w14:paraId="3EEF6B03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01E91A2D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4F7504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669DD9C8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50B8B8A8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8F740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LAN/WAN Ethernet access.</w:t>
      </w:r>
    </w:p>
    <w:p w14:paraId="5990DE32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8F740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10/100 Base T networks. </w:t>
      </w:r>
    </w:p>
    <w:p w14:paraId="25A903D9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8F740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Dynamic IP Addressing (DHCP).</w:t>
      </w:r>
    </w:p>
    <w:p w14:paraId="600573F2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</w:t>
      </w:r>
      <w:r w:rsidR="008F740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28523F" w:rsidRPr="008A1014">
        <w:t>shall support Dynamic Domain Name Server (DDNS).</w:t>
      </w:r>
    </w:p>
    <w:p w14:paraId="4C3DFC21" w14:textId="77777777" w:rsidR="002745F5" w:rsidRDefault="002745F5" w:rsidP="002517CA">
      <w:pPr>
        <w:pStyle w:val="Head2"/>
      </w:pPr>
      <w:r>
        <w:t>28 05 45.11 Mechanical</w:t>
      </w:r>
    </w:p>
    <w:p w14:paraId="00FE6971" w14:textId="77777777" w:rsidR="00CC42EA" w:rsidRDefault="00CC42EA" w:rsidP="00CC42EA">
      <w:pPr>
        <w:pStyle w:val="Heading1"/>
      </w:pPr>
      <w:r>
        <w:t>Mechanical</w:t>
      </w:r>
    </w:p>
    <w:p w14:paraId="3B1FB34C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8F7403">
        <w:rPr>
          <w:rFonts w:hint="eastAsia"/>
          <w:lang w:eastAsia="zh-CN"/>
        </w:rPr>
        <w:t>127.3</w:t>
      </w:r>
      <w:r w:rsidR="004F709D">
        <w:t xml:space="preserve"> x </w:t>
      </w:r>
      <w:r w:rsidR="008F7403">
        <w:rPr>
          <w:rFonts w:hint="eastAsia"/>
          <w:lang w:eastAsia="zh-CN"/>
        </w:rPr>
        <w:t>95.9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8F7403">
        <w:rPr>
          <w:rFonts w:hint="eastAsia"/>
          <w:lang w:eastAsia="zh-CN"/>
        </w:rPr>
        <w:t>5.01</w:t>
      </w:r>
      <w:r w:rsidR="00DC4070">
        <w:t xml:space="preserve"> x </w:t>
      </w:r>
      <w:r w:rsidR="008F7403">
        <w:rPr>
          <w:rFonts w:hint="eastAsia"/>
          <w:lang w:eastAsia="zh-CN"/>
        </w:rPr>
        <w:t>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4A2E3AA2" w14:textId="77777777" w:rsidR="00BD069B" w:rsidRDefault="00FF544E" w:rsidP="00FF544E">
      <w:pPr>
        <w:pStyle w:val="Heading2"/>
      </w:pPr>
      <w:r w:rsidRPr="00E52F75">
        <w:t xml:space="preserve">Weight: </w:t>
      </w:r>
      <w:r w:rsidR="008F7403">
        <w:rPr>
          <w:rFonts w:hint="eastAsia"/>
          <w:lang w:eastAsia="zh-CN"/>
        </w:rPr>
        <w:t>62</w:t>
      </w:r>
      <w:r w:rsidR="00DC4070">
        <w:rPr>
          <w:rFonts w:hint="eastAsia"/>
          <w:lang w:eastAsia="zh-CN"/>
        </w:rPr>
        <w:t>0</w:t>
      </w:r>
      <w:r w:rsidR="008F6741">
        <w:t xml:space="preserve"> g</w:t>
      </w:r>
      <w:r w:rsidR="008F7403">
        <w:rPr>
          <w:rFonts w:hint="eastAsia"/>
          <w:lang w:eastAsia="zh-CN"/>
        </w:rPr>
        <w:t xml:space="preserve"> (1.37</w:t>
      </w:r>
      <w:r w:rsidR="00DC4070">
        <w:rPr>
          <w:rFonts w:hint="eastAsia"/>
          <w:lang w:eastAsia="zh-CN"/>
        </w:rPr>
        <w:t xml:space="preserve"> lbs.)</w:t>
      </w:r>
    </w:p>
    <w:p w14:paraId="6A8C3DDA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212DCEB5" w14:textId="77777777" w:rsidR="00CC42EA" w:rsidRDefault="00CC42EA" w:rsidP="00A3076D">
      <w:pPr>
        <w:pStyle w:val="Heading1"/>
        <w:keepNext/>
      </w:pPr>
      <w:r>
        <w:t>Electrical</w:t>
      </w:r>
    </w:p>
    <w:p w14:paraId="755FA88D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71D22F44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276C4242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F108AF">
        <w:rPr>
          <w:rFonts w:hint="eastAsia"/>
          <w:lang w:eastAsia="zh-CN"/>
        </w:rPr>
        <w:t>7.5</w:t>
      </w:r>
      <w:r w:rsidR="00DB59A1" w:rsidRPr="001C63BF">
        <w:rPr>
          <w:lang w:eastAsia="zh-CN"/>
        </w:rPr>
        <w:t xml:space="preserve"> W</w:t>
      </w:r>
    </w:p>
    <w:p w14:paraId="7F36AFDF" w14:textId="77777777" w:rsidR="002745F5" w:rsidRDefault="002745F5" w:rsidP="002517CA">
      <w:pPr>
        <w:pStyle w:val="Head2"/>
      </w:pPr>
      <w:r>
        <w:t>28 05 45.15 Information</w:t>
      </w:r>
    </w:p>
    <w:p w14:paraId="7005EC4E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2E475490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0183E545" w14:textId="77777777" w:rsidR="00336F94" w:rsidRDefault="00336F94" w:rsidP="009D1D89">
      <w:pPr>
        <w:pStyle w:val="Heading2"/>
      </w:pPr>
      <w:r>
        <w:t>Enclosure ratings:</w:t>
      </w:r>
    </w:p>
    <w:p w14:paraId="3BFF2A16" w14:textId="77777777" w:rsidR="00DC4070" w:rsidRPr="00DC4070" w:rsidRDefault="00351439" w:rsidP="00171022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46FE534D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25CE96F4" w14:textId="77777777" w:rsidR="002517CA" w:rsidRPr="00BB647A" w:rsidRDefault="002517CA" w:rsidP="002517CA">
      <w:pPr>
        <w:pStyle w:val="Heading2"/>
      </w:pPr>
      <w:r w:rsidRPr="00BB647A">
        <w:t>FCC</w:t>
      </w:r>
    </w:p>
    <w:p w14:paraId="0181CA4A" w14:textId="77777777" w:rsidR="002517CA" w:rsidRPr="00BB647A" w:rsidRDefault="002517CA" w:rsidP="002517CA">
      <w:pPr>
        <w:pStyle w:val="Heading2"/>
      </w:pPr>
      <w:r w:rsidRPr="00BB647A">
        <w:t>CE</w:t>
      </w:r>
    </w:p>
    <w:p w14:paraId="6B3A1C79" w14:textId="77777777" w:rsidR="002517CA" w:rsidRDefault="002517CA" w:rsidP="002517CA">
      <w:pPr>
        <w:pStyle w:val="Heading2"/>
      </w:pPr>
      <w:r w:rsidRPr="00BB647A">
        <w:t>UL</w:t>
      </w:r>
    </w:p>
    <w:p w14:paraId="2F633283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0B95A7D5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07543A80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4554E2BE" w14:textId="77777777" w:rsidR="009D1D89" w:rsidRPr="00D02B1C" w:rsidRDefault="009D1D89" w:rsidP="009D1D89">
      <w:pPr>
        <w:pStyle w:val="Heading2"/>
      </w:pPr>
      <w:r w:rsidRPr="00D02B1C">
        <w:t>WEEE</w:t>
      </w:r>
    </w:p>
    <w:p w14:paraId="648B6D3C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53EA8B4F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</w:t>
      </w:r>
      <w:r w:rsidR="00C068B3">
        <w:rPr>
          <w:rFonts w:hint="eastAsia"/>
          <w:lang w:eastAsia="zh-CN"/>
        </w:rPr>
        <w:t>T</w:t>
      </w:r>
      <w:r w:rsidR="000A7215"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01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C068B3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67EF40D8" w14:textId="61EE8618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</w:t>
      </w:r>
      <w:r w:rsidR="00C068B3">
        <w:rPr>
          <w:rFonts w:hint="eastAsia"/>
          <w:lang w:eastAsia="zh-CN"/>
        </w:rPr>
        <w:t>T</w:t>
      </w:r>
      <w:r w:rsidRPr="000A7215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01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1C7731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609794EE" w14:textId="77777777" w:rsidR="00A3076D" w:rsidRPr="00A45503" w:rsidRDefault="00A3076D" w:rsidP="009D1D89">
      <w:pPr>
        <w:pStyle w:val="H0"/>
      </w:pPr>
    </w:p>
    <w:p w14:paraId="32394EF8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5B975822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581CFA99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6AC6AF26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 w:rsidR="00D54CF8">
        <w:rPr>
          <w:rFonts w:hint="eastAsia"/>
          <w:lang w:eastAsia="zh-CN"/>
        </w:rPr>
        <w:t>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 xml:space="preserve">01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633A3066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include, but not be limited to the following:</w:t>
      </w:r>
    </w:p>
    <w:p w14:paraId="4A5FB2F6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54617583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39E5FCE1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472318DB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 xml:space="preserve">01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287D7096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6F54FAF6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C0257" w:rsidRPr="00101FDF">
        <w:t>shall provide WDR.</w:t>
      </w:r>
    </w:p>
    <w:p w14:paraId="2A2CB2B8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0FD1005B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pro</w:t>
      </w:r>
      <w:r w:rsidR="00DB59A1" w:rsidRPr="00876C26">
        <w:t xml:space="preserve">vide </w:t>
      </w:r>
      <w:r w:rsidR="005D75E3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AE678A">
        <w:rPr>
          <w:rFonts w:hint="eastAsia"/>
          <w:lang w:eastAsia="zh-CN"/>
        </w:rPr>
        <w:t>2.0</w:t>
      </w:r>
      <w:r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60076FC9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01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18584BDC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 w:rsidRPr="00C33267">
        <w:rPr>
          <w:rFonts w:hint="eastAsia"/>
          <w:lang w:eastAsia="zh-CN"/>
        </w:rPr>
        <w:t>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01 </w:t>
      </w:r>
      <w:r w:rsidR="00A527CA" w:rsidRPr="00C33267">
        <w:rPr>
          <w:lang w:eastAsia="zh-CN"/>
        </w:rPr>
        <w:t>shall provide a Micro SD card for on-board storage.</w:t>
      </w:r>
    </w:p>
    <w:p w14:paraId="0E630899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lastRenderedPageBreak/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84D889D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217E96E6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106FC14F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2A57BFA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036130B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42974A74" w14:textId="77777777" w:rsidR="00DB59A1" w:rsidRPr="00E16FF4" w:rsidRDefault="00E16FF4" w:rsidP="00EA370E">
      <w:pPr>
        <w:pStyle w:val="Heading2"/>
      </w:pPr>
      <w:r w:rsidRPr="00E16FF4"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 xml:space="preserve">01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411019C9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21B9FF1A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232872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777C3C11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74195E2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0C3DA8F5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348767B1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49A1BCFA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5CDBAE3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72B672CD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5C5F1CFB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47E7A26C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1C4EEFE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1B55AB76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409F991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45C115A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1B68324F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075ED29A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5BC1FF83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3C742CD1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4FE81ACD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16591240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721DEAAD" w14:textId="77777777" w:rsidR="00DB59A1" w:rsidRPr="008A1014" w:rsidRDefault="00DB59A1" w:rsidP="00DB59A1">
      <w:pPr>
        <w:pStyle w:val="Heading4"/>
      </w:pPr>
      <w:r w:rsidRPr="008A1014">
        <w:t>Users</w:t>
      </w:r>
    </w:p>
    <w:p w14:paraId="00C0EF5B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4AB16F5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329C5E84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33E2C50E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1DAE6F2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47EA40A8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00BF524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46C506E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0FA7795C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26E77366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1842D3A5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56BE0E46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54366926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466CA8DA" w14:textId="77777777" w:rsidR="00DB59A1" w:rsidRPr="008A1014" w:rsidRDefault="00DB59A1" w:rsidP="00DB59A1">
      <w:pPr>
        <w:pStyle w:val="Heading5"/>
      </w:pPr>
      <w:r>
        <w:t>Exposure Time</w:t>
      </w:r>
    </w:p>
    <w:p w14:paraId="51968910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17150ACC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1D4C01BD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07EB6A08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6D4F7B7C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1D41484C" w14:textId="77777777" w:rsidR="00DB59A1" w:rsidRDefault="00DB59A1" w:rsidP="00DB59A1">
      <w:pPr>
        <w:pStyle w:val="Heading5"/>
      </w:pPr>
      <w:r>
        <w:t>WDR</w:t>
      </w:r>
    </w:p>
    <w:p w14:paraId="6C7F5603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6C139917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46E4E5B1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564C8526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509CF871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30F3E7A2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180A10DD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5535AE0C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0762F24E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79F65C0B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7B361DA9" w14:textId="77777777" w:rsidR="00DB59A1" w:rsidRDefault="00DB59A1" w:rsidP="00DB59A1">
      <w:pPr>
        <w:pStyle w:val="Heading5"/>
      </w:pPr>
      <w:r w:rsidRPr="008A1014">
        <w:t>System Notification</w:t>
      </w:r>
    </w:p>
    <w:p w14:paraId="661CCC69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79DAC74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591B3D7D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0512D0D6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3DE24ED9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2DF7C202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14DAA524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22FE0476" w14:textId="77777777" w:rsidR="00DB59A1" w:rsidRPr="008A1014" w:rsidRDefault="00DB59A1" w:rsidP="00DB59A1">
      <w:pPr>
        <w:pStyle w:val="Heading6"/>
      </w:pPr>
      <w:r>
        <w:t>Cross Line</w:t>
      </w:r>
    </w:p>
    <w:p w14:paraId="05FDE70E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7895C2CC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245F0D9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6D99088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22E94FD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6BA84CC2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32959907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301C606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4BAB5ED5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0861DE2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2D956B85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584A9ADE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4124106A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1F967D37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6B4E5E20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387DE5D7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232872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50E73874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516DA1B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="00C664E5"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01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75E0DE30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4EB8BDF0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205B8C9C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732E1024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492E1C41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08FEC81A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314F42CC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48C24C2C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60F1197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1C69B54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1E5C4B99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55CCE826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30F2E328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710137D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56C829C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57F81FC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64E8A0C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4B6D2A6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36002355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3E58480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5BCFE758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51EAFAA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3E9EB0C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68F0D9DF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7AE32B75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lastRenderedPageBreak/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78071379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4282FF6B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368D8C74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6F521D2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3C3520EF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5D3D3A7A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</w:t>
      </w:r>
      <w:r w:rsidR="00D3269A">
        <w:rPr>
          <w:rFonts w:hint="eastAsia"/>
          <w:lang w:eastAsia="zh-CN"/>
        </w:rPr>
        <w:t>T</w:t>
      </w:r>
      <w:r w:rsidRPr="00E16FF4">
        <w:rPr>
          <w:rFonts w:hint="eastAsia"/>
          <w:lang w:eastAsia="zh-CN"/>
        </w:rPr>
        <w:t>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10F9495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468055F8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446ED51F" w14:textId="77777777" w:rsidR="00A77CCE" w:rsidRDefault="00A77CCE" w:rsidP="006C6AE6">
      <w:pPr>
        <w:pStyle w:val="INTERLOGIX-GrayHeader"/>
      </w:pPr>
      <w:r>
        <w:t>Contacting Support</w:t>
      </w:r>
    </w:p>
    <w:p w14:paraId="2D84A665" w14:textId="77777777" w:rsidR="001C7731" w:rsidRPr="00DD0D22" w:rsidRDefault="001C7731" w:rsidP="001C7731">
      <w:pPr>
        <w:pStyle w:val="BT"/>
      </w:pPr>
      <w:r w:rsidRPr="00DD0D22">
        <w:t>EMEA:</w:t>
      </w:r>
    </w:p>
    <w:p w14:paraId="54F042E3" w14:textId="77777777" w:rsidR="001C7731" w:rsidRPr="00DD0D22" w:rsidRDefault="001C7731" w:rsidP="001C7731">
      <w:pPr>
        <w:pStyle w:val="BT"/>
      </w:pPr>
      <w:r w:rsidRPr="00DD0D22">
        <w:t>See specific country listings at:</w:t>
      </w:r>
    </w:p>
    <w:p w14:paraId="2042E246" w14:textId="77777777" w:rsidR="001C7731" w:rsidRPr="00DD0D22" w:rsidRDefault="001C7731" w:rsidP="001C7731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40EF48CF" w14:textId="77777777" w:rsidR="001C7731" w:rsidRPr="00DD0D22" w:rsidRDefault="001C7731" w:rsidP="001C7731">
      <w:pPr>
        <w:pStyle w:val="BT"/>
      </w:pPr>
    </w:p>
    <w:p w14:paraId="36C8FB93" w14:textId="77777777" w:rsidR="001C7731" w:rsidRPr="00DD0D22" w:rsidRDefault="001C7731" w:rsidP="001C7731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57681017" w14:textId="77777777" w:rsidR="001C7731" w:rsidRDefault="001C7731" w:rsidP="001C7731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4E3E2C74" w14:textId="77777777" w:rsidR="001C7731" w:rsidRDefault="001C7731" w:rsidP="001C7731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423C3FC6" w14:textId="77777777" w:rsidR="001C7731" w:rsidRPr="006C6AE6" w:rsidRDefault="001C7731" w:rsidP="001C7731">
      <w:pPr>
        <w:pStyle w:val="BT"/>
      </w:pPr>
    </w:p>
    <w:p w14:paraId="7B48F1D8" w14:textId="77777777" w:rsidR="00C54C53" w:rsidRPr="006C6AE6" w:rsidRDefault="00C54C53" w:rsidP="001C7731">
      <w:pPr>
        <w:pStyle w:val="BT"/>
        <w:keepNext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2B784" w14:textId="77777777" w:rsidR="00D267C0" w:rsidRDefault="00D267C0">
      <w:r>
        <w:separator/>
      </w:r>
    </w:p>
  </w:endnote>
  <w:endnote w:type="continuationSeparator" w:id="0">
    <w:p w14:paraId="10E4ABC0" w14:textId="77777777" w:rsidR="00D267C0" w:rsidRDefault="00D2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FFE1" w14:textId="56CB48D4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7C5960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1C7731">
      <w:t>TVT-5601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B5CEB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7C5960">
      <w:rPr>
        <w:noProof/>
      </w:rPr>
      <w:t>1</w:t>
    </w:r>
    <w:r>
      <w:fldChar w:fldCharType="end"/>
    </w:r>
  </w:p>
  <w:p w14:paraId="0CB88621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013A5" w14:textId="5E6A5C4F" w:rsidR="001C7731" w:rsidRPr="000C0F6A" w:rsidRDefault="001C7731" w:rsidP="001C7731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1B4C34A5" w14:textId="6A84D656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1C7731">
      <w:rPr>
        <w:lang w:val="en-GB"/>
      </w:rPr>
      <w:t>TVT-5601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7C5960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485BD" w14:textId="460C42D4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1C7731">
      <w:t>TVT-5601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7C596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CAB10" w14:textId="77777777" w:rsidR="00D267C0" w:rsidRDefault="00D267C0">
      <w:r>
        <w:separator/>
      </w:r>
    </w:p>
  </w:footnote>
  <w:footnote w:type="continuationSeparator" w:id="0">
    <w:p w14:paraId="51000BCA" w14:textId="77777777" w:rsidR="00D267C0" w:rsidRDefault="00D2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2BFEA" w14:textId="77777777" w:rsidR="00336F94" w:rsidRDefault="00336F94">
    <w:pPr>
      <w:pStyle w:val="Header"/>
      <w:rPr>
        <w:lang w:val="fr-FR"/>
      </w:rPr>
    </w:pPr>
  </w:p>
  <w:p w14:paraId="0C3958CA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A4384" w14:textId="77777777" w:rsidR="001C7731" w:rsidRDefault="001C7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4F343" w14:textId="77777777" w:rsidR="00336F94" w:rsidRDefault="00336F94">
    <w:pPr>
      <w:pStyle w:val="Header"/>
      <w:rPr>
        <w:lang w:val="fr-FR"/>
      </w:rPr>
    </w:pPr>
  </w:p>
  <w:p w14:paraId="7B9525C8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53A5"/>
    <w:rsid w:val="00007BF0"/>
    <w:rsid w:val="00011F43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1022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C7731"/>
    <w:rsid w:val="001D0006"/>
    <w:rsid w:val="001D2CDB"/>
    <w:rsid w:val="001D7E7F"/>
    <w:rsid w:val="001F4D71"/>
    <w:rsid w:val="002327E8"/>
    <w:rsid w:val="00232872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65C4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2FA1"/>
    <w:rsid w:val="003A3871"/>
    <w:rsid w:val="003C2E7D"/>
    <w:rsid w:val="003F528E"/>
    <w:rsid w:val="00412947"/>
    <w:rsid w:val="004134EB"/>
    <w:rsid w:val="00417E29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4F7504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960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80E58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8F7403"/>
    <w:rsid w:val="00902561"/>
    <w:rsid w:val="009051BB"/>
    <w:rsid w:val="00906229"/>
    <w:rsid w:val="009078EC"/>
    <w:rsid w:val="009109DB"/>
    <w:rsid w:val="0093127A"/>
    <w:rsid w:val="0093433A"/>
    <w:rsid w:val="00947D7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3606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068B3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67C0"/>
    <w:rsid w:val="00D276A1"/>
    <w:rsid w:val="00D305F2"/>
    <w:rsid w:val="00D3269A"/>
    <w:rsid w:val="00D46D09"/>
    <w:rsid w:val="00D539DB"/>
    <w:rsid w:val="00D54CF8"/>
    <w:rsid w:val="00D75B51"/>
    <w:rsid w:val="00D81F7C"/>
    <w:rsid w:val="00D847FE"/>
    <w:rsid w:val="00D87922"/>
    <w:rsid w:val="00D9095D"/>
    <w:rsid w:val="00DA2601"/>
    <w:rsid w:val="00DA3A00"/>
    <w:rsid w:val="00DB2571"/>
    <w:rsid w:val="00DB59A1"/>
    <w:rsid w:val="00DC0257"/>
    <w:rsid w:val="00DC3E39"/>
    <w:rsid w:val="00DC4070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108AF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352D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E69F6D"/>
  <w15:docId w15:val="{77FC541E-A88A-4B0F-BDAA-0B25BE48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1C7731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55A0-B57E-41F0-A1B2-231D355B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2</TotalTime>
  <Pages>6</Pages>
  <Words>1128</Words>
  <Characters>5539</Characters>
  <Application>Microsoft Office Word</Application>
  <DocSecurity>0</DocSecurity>
  <Lines>213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TVT-5601 IP S6 Camera A&amp;E Specifications, Division 28 00 00 Electronic Safety and Security</vt:lpstr>
    </vt:vector>
  </TitlesOfParts>
  <Company>Carrier</Company>
  <LinksUpToDate>false</LinksUpToDate>
  <CharactersWithSpaces>6452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TVT-5601 IP S6 Camera A&amp;E Specifications, Division 28 00 00 Electronic Safety and Security</dc:title>
  <dc:subject>TVT-5601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2021-05-20T10:07:00Z</dcterms:created>
  <dcterms:modified xsi:type="dcterms:W3CDTF">2021-05-20T10:07:00Z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1073599-EN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